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BF4C1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708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B6744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396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B6744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408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B67443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A2535A" w:rsidRPr="00667A50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A2535A" w:rsidRDefault="00A2535A" w:rsidP="00950A4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291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ED292C" w:rsidRDefault="00A2535A" w:rsidP="00950A4A">
            <w:pPr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7785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A2535A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7785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A2535A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A2535A" w:rsidRPr="006636ED" w:rsidRDefault="00A2535A" w:rsidP="00FA51CC">
            <w:pPr>
              <w:ind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A2535A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г.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г.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E20D1F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324 675</w:t>
            </w:r>
            <w:r w:rsidR="00A2535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1 950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322 725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346 169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344 024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Проектирование канализационных очистных сооружений п.г.т. Усть- Кинельский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FA63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п.г.т. Усть- Кинельский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E20D1F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174 825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A2535A" w:rsidRPr="00571078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50</w:t>
            </w:r>
            <w:r w:rsidR="00A2535A" w:rsidRPr="00571078">
              <w:rPr>
                <w:sz w:val="16"/>
                <w:szCs w:val="16"/>
              </w:rPr>
              <w:t>,0</w:t>
            </w:r>
          </w:p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173 775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186 399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185 244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5449D3" w:rsidTr="00B67443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2535A" w:rsidRPr="00AB2331" w:rsidRDefault="00B67443" w:rsidP="00B262F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77852">
              <w:rPr>
                <w:b/>
                <w:bCs/>
                <w:color w:val="000000"/>
                <w:sz w:val="16"/>
                <w:szCs w:val="16"/>
              </w:rPr>
              <w:t>71 2</w:t>
            </w:r>
            <w:r>
              <w:rPr>
                <w:b/>
                <w:bCs/>
                <w:color w:val="000000"/>
                <w:sz w:val="16"/>
                <w:szCs w:val="16"/>
              </w:rPr>
              <w:t>29</w:t>
            </w:r>
            <w:r w:rsidR="00A2535A"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9A52B2" w:rsidRDefault="00A77852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7 1</w:t>
            </w:r>
            <w:r w:rsidR="00FA6376">
              <w:rPr>
                <w:b/>
                <w:sz w:val="16"/>
                <w:szCs w:val="16"/>
              </w:rPr>
              <w:t>74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 w:rsidR="00FA6376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9A52B2" w:rsidRDefault="00A77852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7 1</w:t>
            </w:r>
            <w:r w:rsidR="00FA6376">
              <w:rPr>
                <w:b/>
                <w:sz w:val="16"/>
                <w:szCs w:val="16"/>
              </w:rPr>
              <w:t>74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 w:rsidR="00FA6376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B03C2" w:rsidRDefault="00A2535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B03C2" w:rsidRDefault="003A67C9" w:rsidP="003A67C9">
            <w:pPr>
              <w:ind w:left="-109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499 500</w:t>
            </w:r>
            <w:r w:rsidR="00A2535A" w:rsidRPr="00CD7833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3A67C9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3 00</w:t>
            </w:r>
            <w:r w:rsidR="00A2535A"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496 500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532 569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3A67C9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3 30</w:t>
            </w:r>
            <w:r w:rsidR="00A2535A"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529 269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615B09">
      <w:pgSz w:w="23814" w:h="16839" w:orient="landscape" w:code="8"/>
      <w:pgMar w:top="1134" w:right="1134" w:bottom="1418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062" w:rsidRDefault="00955062" w:rsidP="00F04F24">
      <w:r>
        <w:separator/>
      </w:r>
    </w:p>
  </w:endnote>
  <w:endnote w:type="continuationSeparator" w:id="1">
    <w:p w:rsidR="00955062" w:rsidRDefault="00955062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062" w:rsidRDefault="00955062" w:rsidP="00F04F24">
      <w:r>
        <w:separator/>
      </w:r>
    </w:p>
  </w:footnote>
  <w:footnote w:type="continuationSeparator" w:id="1">
    <w:p w:rsidR="00955062" w:rsidRDefault="00955062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3EC3"/>
    <w:rsid w:val="00156031"/>
    <w:rsid w:val="0016123E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412C5"/>
    <w:rsid w:val="004507C4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0FE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D4C"/>
    <w:rsid w:val="00B90ECA"/>
    <w:rsid w:val="00BA0BFB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D7833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4524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148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13</cp:revision>
  <cp:lastPrinted>2020-08-20T10:58:00Z</cp:lastPrinted>
  <dcterms:created xsi:type="dcterms:W3CDTF">2020-06-09T12:06:00Z</dcterms:created>
  <dcterms:modified xsi:type="dcterms:W3CDTF">2020-08-20T13:09:00Z</dcterms:modified>
</cp:coreProperties>
</file>